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BC0BB" w14:textId="77777777" w:rsidR="00B56677" w:rsidRDefault="00B56677" w:rsidP="00B566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IVER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9CDA074" w14:textId="77777777" w:rsidR="00B56677" w:rsidRDefault="00B56677" w:rsidP="00B566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Chipping Wycombe, Buckinghamshire. Barber.</w:t>
      </w:r>
    </w:p>
    <w:p w14:paraId="30913671" w14:textId="77777777" w:rsidR="00B56677" w:rsidRDefault="00B56677" w:rsidP="00B56677">
      <w:pPr>
        <w:pStyle w:val="NoSpacing"/>
        <w:rPr>
          <w:rFonts w:cs="Times New Roman"/>
          <w:szCs w:val="24"/>
        </w:rPr>
      </w:pPr>
    </w:p>
    <w:p w14:paraId="4DE25EA6" w14:textId="77777777" w:rsidR="00B56677" w:rsidRDefault="00B56677" w:rsidP="00B56677">
      <w:pPr>
        <w:pStyle w:val="NoSpacing"/>
        <w:rPr>
          <w:rFonts w:cs="Times New Roman"/>
          <w:szCs w:val="24"/>
        </w:rPr>
      </w:pPr>
    </w:p>
    <w:p w14:paraId="0055D8BB" w14:textId="77777777" w:rsidR="00B56677" w:rsidRDefault="00B56677" w:rsidP="00B566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Prynce</w:t>
      </w:r>
      <w:proofErr w:type="spellEnd"/>
      <w:r>
        <w:rPr>
          <w:rFonts w:cs="Times New Roman"/>
          <w:szCs w:val="24"/>
        </w:rPr>
        <w:t xml:space="preserve"> of London, mercer(q.v.), brought a plaint of debt against him.</w:t>
      </w:r>
    </w:p>
    <w:p w14:paraId="786829EA" w14:textId="77777777" w:rsidR="00B56677" w:rsidRDefault="00B56677" w:rsidP="00B566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F1CE7C0" w14:textId="77777777" w:rsidR="00B56677" w:rsidRDefault="00B56677" w:rsidP="00B56677">
      <w:pPr>
        <w:pStyle w:val="NoSpacing"/>
        <w:rPr>
          <w:rFonts w:cs="Times New Roman"/>
          <w:szCs w:val="24"/>
        </w:rPr>
      </w:pPr>
    </w:p>
    <w:p w14:paraId="22F38EA3" w14:textId="77777777" w:rsidR="00B56677" w:rsidRDefault="00B56677" w:rsidP="00B56677">
      <w:pPr>
        <w:pStyle w:val="NoSpacing"/>
        <w:rPr>
          <w:rFonts w:cs="Times New Roman"/>
          <w:szCs w:val="24"/>
        </w:rPr>
      </w:pPr>
    </w:p>
    <w:p w14:paraId="74B3CD8A" w14:textId="77777777" w:rsidR="00B56677" w:rsidRDefault="00B56677" w:rsidP="00B566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March 2023</w:t>
      </w:r>
    </w:p>
    <w:p w14:paraId="64744F5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62749" w14:textId="77777777" w:rsidR="00B56677" w:rsidRDefault="00B56677" w:rsidP="009139A6">
      <w:r>
        <w:separator/>
      </w:r>
    </w:p>
  </w:endnote>
  <w:endnote w:type="continuationSeparator" w:id="0">
    <w:p w14:paraId="27870E2F" w14:textId="77777777" w:rsidR="00B56677" w:rsidRDefault="00B566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A7A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6FFB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E25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56A57" w14:textId="77777777" w:rsidR="00B56677" w:rsidRDefault="00B56677" w:rsidP="009139A6">
      <w:r>
        <w:separator/>
      </w:r>
    </w:p>
  </w:footnote>
  <w:footnote w:type="continuationSeparator" w:id="0">
    <w:p w14:paraId="48F8992D" w14:textId="77777777" w:rsidR="00B56677" w:rsidRDefault="00B566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A1E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E89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7FB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67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6677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E2DA6"/>
  <w15:chartTrackingRefBased/>
  <w15:docId w15:val="{CB6D3C7A-ECA1-40AF-81A5-13315312F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566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2023-05-23T13:08:00Z</dcterms:created>
  <dcterms:modified xsi:type="dcterms:W3CDTF">2023-05-23T13:10:00Z</dcterms:modified>
</cp:coreProperties>
</file>